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55" w:rsidRDefault="00B06B55" w:rsidP="005962BE">
      <w:pPr>
        <w:pStyle w:val="ConsPlusTitle"/>
        <w:widowControl/>
      </w:pP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>СОВЕТ</w:t>
      </w: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АРЯШСКОГО </w:t>
      </w:r>
      <w:r w:rsidRPr="008F19B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B06B55" w:rsidRPr="008F19B6" w:rsidRDefault="00B06B55" w:rsidP="00D0510D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>РЕШЕНИЕ</w:t>
      </w: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16 </w:t>
      </w:r>
      <w:r w:rsidRPr="008F19B6">
        <w:rPr>
          <w:rFonts w:ascii="Times New Roman" w:hAnsi="Times New Roman" w:cs="Times New Roman"/>
          <w:sz w:val="28"/>
          <w:szCs w:val="28"/>
        </w:rPr>
        <w:t xml:space="preserve">» мая 2011 г.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99</w:t>
      </w: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возврате полномочий по решению вопросов местного значения, отнесенных к компетенции администрации Аряшского муниципального образования Новобурасского муниципального района </w:t>
      </w:r>
      <w:r w:rsidRPr="008F1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B55" w:rsidRPr="008F19B6" w:rsidRDefault="00B06B55" w:rsidP="00D0510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06B55" w:rsidRPr="008F19B6" w:rsidRDefault="00B06B55" w:rsidP="00D05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6 октября 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F19B6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19B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F19B6">
        <w:rPr>
          <w:rFonts w:ascii="Times New Roman" w:hAnsi="Times New Roman" w:cs="Times New Roman"/>
          <w:sz w:val="28"/>
          <w:szCs w:val="28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</w:rPr>
        <w:t xml:space="preserve">Аряшского </w:t>
      </w:r>
      <w:r w:rsidRPr="008F19B6">
        <w:rPr>
          <w:rFonts w:ascii="Times New Roman" w:hAnsi="Times New Roman" w:cs="Times New Roman"/>
          <w:sz w:val="28"/>
          <w:szCs w:val="28"/>
        </w:rPr>
        <w:t>муниципального образования, Совет решил:</w:t>
      </w:r>
    </w:p>
    <w:p w:rsidR="00B06B55" w:rsidRPr="008F19B6" w:rsidRDefault="00B06B55" w:rsidP="00D05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 xml:space="preserve">1.Возвратить администрации </w:t>
      </w:r>
      <w:r>
        <w:rPr>
          <w:rFonts w:ascii="Times New Roman" w:hAnsi="Times New Roman" w:cs="Times New Roman"/>
          <w:sz w:val="28"/>
          <w:szCs w:val="28"/>
        </w:rPr>
        <w:t>Аряшского</w:t>
      </w:r>
      <w:r w:rsidRPr="008F19B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полномочия в части утверждения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территории.</w:t>
      </w:r>
    </w:p>
    <w:p w:rsidR="00B06B55" w:rsidRPr="008F19B6" w:rsidRDefault="00B06B55" w:rsidP="00D05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 xml:space="preserve"> 2.Администрации </w:t>
      </w:r>
      <w:r>
        <w:rPr>
          <w:rFonts w:ascii="Times New Roman" w:hAnsi="Times New Roman" w:cs="Times New Roman"/>
          <w:sz w:val="28"/>
          <w:szCs w:val="28"/>
        </w:rPr>
        <w:t>Аряшского</w:t>
      </w:r>
      <w:r w:rsidRPr="008F19B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расторгнуть Соглашение с администрацией Новобурасского муниципального района Саратовской области о передаче полномочий.</w:t>
      </w:r>
    </w:p>
    <w:p w:rsidR="00B06B55" w:rsidRPr="008F19B6" w:rsidRDefault="00B06B55" w:rsidP="00D05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9B6">
        <w:rPr>
          <w:rFonts w:ascii="Times New Roman" w:hAnsi="Times New Roman" w:cs="Times New Roman"/>
          <w:sz w:val="28"/>
          <w:szCs w:val="28"/>
        </w:rPr>
        <w:t>3.Настоящее решение вступает в силу с момента его подписания и подлежит обнародованию.</w:t>
      </w:r>
    </w:p>
    <w:p w:rsidR="00B06B55" w:rsidRPr="008F19B6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Pr="009F3D96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D96">
        <w:rPr>
          <w:rFonts w:ascii="Times New Roman" w:hAnsi="Times New Roman" w:cs="Times New Roman"/>
          <w:sz w:val="28"/>
          <w:szCs w:val="28"/>
        </w:rPr>
        <w:t>Глава Аряшского</w:t>
      </w: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D9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Н.М. Альменов</w:t>
      </w: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 w:rsidP="00D051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B55" w:rsidRDefault="00B06B55"/>
    <w:sectPr w:rsidR="00B06B55" w:rsidSect="005962B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10D"/>
    <w:rsid w:val="00232362"/>
    <w:rsid w:val="0025705A"/>
    <w:rsid w:val="0057425C"/>
    <w:rsid w:val="005962BE"/>
    <w:rsid w:val="006A16C0"/>
    <w:rsid w:val="00730EEA"/>
    <w:rsid w:val="008F19B6"/>
    <w:rsid w:val="009F3D96"/>
    <w:rsid w:val="00B06B55"/>
    <w:rsid w:val="00B24A50"/>
    <w:rsid w:val="00D0510D"/>
    <w:rsid w:val="00E21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36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10D"/>
    <w:pPr>
      <w:widowControl w:val="0"/>
      <w:autoSpaceDE w:val="0"/>
      <w:autoSpaceDN w:val="0"/>
      <w:adjustRightInd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190</Words>
  <Characters>1086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</dc:creator>
  <cp:keywords/>
  <dc:description/>
  <cp:lastModifiedBy>Галина Михайловна</cp:lastModifiedBy>
  <cp:revision>4</cp:revision>
  <cp:lastPrinted>2011-05-13T11:36:00Z</cp:lastPrinted>
  <dcterms:created xsi:type="dcterms:W3CDTF">2011-05-13T06:35:00Z</dcterms:created>
  <dcterms:modified xsi:type="dcterms:W3CDTF">2011-05-30T06:52:00Z</dcterms:modified>
</cp:coreProperties>
</file>